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69B2" w14:textId="77777777" w:rsidR="00CD5137" w:rsidRDefault="00CD5137" w:rsidP="00CD5137">
      <w:pPr>
        <w:pStyle w:val="NoSpacing"/>
      </w:pPr>
      <w:r>
        <w:rPr>
          <w:u w:val="single"/>
        </w:rPr>
        <w:t>Ralph FERRERS</w:t>
      </w:r>
      <w:r>
        <w:t xml:space="preserve">      (d.1504)</w:t>
      </w:r>
    </w:p>
    <w:p w14:paraId="3FBE8B0F" w14:textId="77777777" w:rsidR="00CD5137" w:rsidRDefault="00CD5137" w:rsidP="00CD5137">
      <w:pPr>
        <w:pStyle w:val="NoSpacing"/>
      </w:pPr>
      <w:r>
        <w:t>Dean of the College of St.Edith, Tamworth, Staffordshire.</w:t>
      </w:r>
    </w:p>
    <w:p w14:paraId="0BE99D89" w14:textId="77777777" w:rsidR="00CD5137" w:rsidRDefault="00CD5137" w:rsidP="00CD5137">
      <w:pPr>
        <w:pStyle w:val="NoSpacing"/>
      </w:pPr>
    </w:p>
    <w:p w14:paraId="1C4D5781" w14:textId="77777777" w:rsidR="00CD5137" w:rsidRDefault="00CD5137" w:rsidP="00CD5137">
      <w:pPr>
        <w:pStyle w:val="NoSpacing"/>
      </w:pPr>
    </w:p>
    <w:p w14:paraId="5E22B552" w14:textId="77777777" w:rsidR="00CD5137" w:rsidRDefault="00CD5137" w:rsidP="00CD5137">
      <w:pPr>
        <w:pStyle w:val="NoSpacing"/>
      </w:pPr>
      <w:r>
        <w:tab/>
        <w:t>1479</w:t>
      </w:r>
      <w:r>
        <w:tab/>
        <w:t>He became Dean.</w:t>
      </w:r>
    </w:p>
    <w:p w14:paraId="7492F33C" w14:textId="083A1A5B" w:rsidR="00CD5137" w:rsidRDefault="00CD5137" w:rsidP="00CD5137">
      <w:pPr>
        <w:pStyle w:val="NoSpacing"/>
      </w:pPr>
      <w:r>
        <w:tab/>
      </w:r>
      <w:r>
        <w:tab/>
        <w:t>(</w:t>
      </w:r>
      <w:hyperlink r:id="rId6" w:history="1">
        <w:r w:rsidRPr="00D9484D">
          <w:rPr>
            <w:rStyle w:val="Hyperlink"/>
          </w:rPr>
          <w:t>http://www.british-history.ac.uk/report.aspx?compid=37874</w:t>
        </w:r>
      </w:hyperlink>
      <w:r>
        <w:t>)</w:t>
      </w:r>
    </w:p>
    <w:p w14:paraId="1AEB5C9A" w14:textId="77777777" w:rsidR="000E3969" w:rsidRDefault="000E3969" w:rsidP="000E3969">
      <w:pPr>
        <w:pStyle w:val="NoSpacing"/>
      </w:pPr>
      <w:r>
        <w:t>27 Jul.</w:t>
      </w:r>
      <w:r>
        <w:tab/>
        <w:t>1479</w:t>
      </w:r>
      <w:r>
        <w:tab/>
        <w:t>He was granted the deanery in Tamworth Church.</w:t>
      </w:r>
    </w:p>
    <w:p w14:paraId="524C4866" w14:textId="77777777" w:rsidR="000E3969" w:rsidRDefault="000E3969" w:rsidP="000E3969">
      <w:pPr>
        <w:pStyle w:val="NoSpacing"/>
      </w:pPr>
      <w:r>
        <w:tab/>
      </w:r>
      <w:r>
        <w:tab/>
        <w:t>(C.P.R. 1476-85 p.159)</w:t>
      </w:r>
    </w:p>
    <w:p w14:paraId="3811B8CD" w14:textId="77777777" w:rsidR="000E3969" w:rsidRDefault="000E3969" w:rsidP="00CD5137">
      <w:pPr>
        <w:pStyle w:val="NoSpacing"/>
      </w:pPr>
    </w:p>
    <w:p w14:paraId="448A4CF1" w14:textId="77777777" w:rsidR="00CD5137" w:rsidRDefault="00CD5137" w:rsidP="00CD5137">
      <w:pPr>
        <w:pStyle w:val="NoSpacing"/>
      </w:pPr>
    </w:p>
    <w:p w14:paraId="08B6950B" w14:textId="77777777" w:rsidR="00CD5137" w:rsidRDefault="00CD5137" w:rsidP="00CD5137">
      <w:pPr>
        <w:pStyle w:val="NoSpacing"/>
      </w:pPr>
    </w:p>
    <w:p w14:paraId="5F807227" w14:textId="28800E4D" w:rsidR="00CD5137" w:rsidRDefault="00CD5137" w:rsidP="00CD5137">
      <w:pPr>
        <w:pStyle w:val="NoSpacing"/>
      </w:pPr>
      <w:r>
        <w:t>2 September 2013</w:t>
      </w:r>
    </w:p>
    <w:p w14:paraId="53B16B0D" w14:textId="258D3D91" w:rsidR="000E3969" w:rsidRDefault="000E3969" w:rsidP="00CD5137">
      <w:pPr>
        <w:pStyle w:val="NoSpacing"/>
      </w:pPr>
      <w:r>
        <w:t>13 January 2022</w:t>
      </w:r>
    </w:p>
    <w:p w14:paraId="5DA833F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FCEC" w14:textId="77777777" w:rsidR="00CD5137" w:rsidRDefault="00CD5137" w:rsidP="00920DE3">
      <w:pPr>
        <w:spacing w:after="0" w:line="240" w:lineRule="auto"/>
      </w:pPr>
      <w:r>
        <w:separator/>
      </w:r>
    </w:p>
  </w:endnote>
  <w:endnote w:type="continuationSeparator" w:id="0">
    <w:p w14:paraId="0FF73EF7" w14:textId="77777777" w:rsidR="00CD5137" w:rsidRDefault="00CD51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D8A5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E174" w14:textId="77777777" w:rsidR="00C009D8" w:rsidRPr="00C009D8" w:rsidRDefault="00C009D8">
    <w:pPr>
      <w:pStyle w:val="Footer"/>
    </w:pPr>
    <w:r>
      <w:t>Copyright I.S.Rogers 9 August 2013</w:t>
    </w:r>
  </w:p>
  <w:p w14:paraId="79A6F56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02A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F2104" w14:textId="77777777" w:rsidR="00CD5137" w:rsidRDefault="00CD5137" w:rsidP="00920DE3">
      <w:pPr>
        <w:spacing w:after="0" w:line="240" w:lineRule="auto"/>
      </w:pPr>
      <w:r>
        <w:separator/>
      </w:r>
    </w:p>
  </w:footnote>
  <w:footnote w:type="continuationSeparator" w:id="0">
    <w:p w14:paraId="4D619886" w14:textId="77777777" w:rsidR="00CD5137" w:rsidRDefault="00CD51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AC9C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8B2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7E5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137"/>
    <w:rsid w:val="000E3969"/>
    <w:rsid w:val="00120749"/>
    <w:rsid w:val="00624CAE"/>
    <w:rsid w:val="00920DE3"/>
    <w:rsid w:val="00C009D8"/>
    <w:rsid w:val="00CD513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8C4B"/>
  <w15:docId w15:val="{A335F1C0-6AB0-40DE-B4ED-6B3C0CA4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513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787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2014-03-19T20:26:00Z</dcterms:created>
  <dcterms:modified xsi:type="dcterms:W3CDTF">2022-01-13T12:07:00Z</dcterms:modified>
</cp:coreProperties>
</file>